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погибших в годы Великой Отечественной Войны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уроженцев Солнцевского района.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Акимов Петр Михайлович, 1904 года рождения, уроженец Солнцевского района, рядовой, пропал без вести 4 ноября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Акинков Алексей Николаевич, 1923 года рождения, уроженец Солнцевского района, рядовой, пропал без вести 1 апреля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Алымов Леонид Дмитриевич, 1913 года рождения, уроженец Солнцевского района, старший сержант, погиб в бою 13 сентября 1943 года. Захоронен: Украина, Черниговская область, Борзнянский район,  село Берестовец.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Ананьев Николай Николаевич, 1913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Аноров Иван Дмитриевич, 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Арепьев Алексей Никитович, 1912 года рождения, уроженец Солнцевского района, рядовой, умер от ран 13 января 1944 года. Захоронен: Житомирская область, Дзержинский район,  село Врублевка.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Арцыбашев Алексей Михайлович, 1916 года рождения, уроженец Солнцевского района, старший лейтенант, погиб в бою 27 июня 1944 года. Захоронен: Республика Беларусь, Бобруйский район,  деревня Титовка.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Арцыбашев Иван Назарович, 1900 года рождения, уроженец Солнцевского района, лейтенант, умер от ран 13 декабря 1942 года. Захоронен: Волгоградская область,  хутор Луговской.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Бабкин Ф.А., 1919 года рождения, уроженец Солнцевского района, сержант, пропал без вести 12 августа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Байдалинов Александр Ефимович, 1918 года рождения, уроженец Солнцевского района, рядовой, пропал без вести 20 декабря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Бакавцев Иван Кириллович, 1920 года рождения, уроженец Солнцевского района, рядовой, погиб в бою 25 марта 1942 года. Новгородская область, Захоронен: Новгородская область, город Холм.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Бакшеев Павел Афанасьевич, 1902 года рождения, уроженец Солнцевского района, рядовой, погиб в бою 11 июля 1943 года. Захоронен: Белгородская область, Яковлевский район, деревня Шепелевка.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Барабаш Павел Ульянович, 1906 года рождения, уроженец Солнцевского района, старший лейтенант, пропал без вести в августе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Барков Дмитрий Федорович, 1903 года рождения, уроженец Солнцевского района, рядовой, погиб в бою 9 февраля 1942 года. Захоронен: Смоленская область, Новодугинский район, деревня Морозиха.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Барякин Егор Александрович, 1919 года рождения, уроженец Солнцевского района, рядовой, пропал без вести в январе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Батенов Григорий Иосифович, 1915 года рождения, уроженец Солнцевского района, рядовой, погиб в бою в августе 1944 года. Захоронен в Латвии.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Безлуков Семен Иванович, уроженец Солнцевского района, рядовой, пропал без вести в сентябре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Бессонов Николай Дмитриевич, 1913 года рождения, уроженец Солнцевского района, сержант,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Бобрышев Афанасий Александрович, 1910 года рождения, уроженец Солнцевского района, старший лейтенант, умер от ран 6 сентября 1943 года. Захоронен: Сумская область, Гремячский район, деревня Уралово.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Бобрышев Михаил Максимович, 1916 года рождения, уроженец Солнцевского района, рядовой, погиб в бою 20 марта 1943 года. Захоронен: Германия, село Кунцендорф.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Бобрышев Петр Тихонович, 1905 года рождения, уроженец Солнцевского района, сержант, погиб в бою 15 июля 1943 года. Захоронен: Орловская область, Мценский район, деревня Мелынь.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Бобынин Павел Кузьмич, 1920 года рождения, уроженец Солнцевского района, лейтенант, погиб в бою 17 марта 1945 года. Захоронен: Венгрия, город Секешвехервар.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Богданов Григорий Сергеевич, 1910 года рождения, уроженец Солнцевского района, сержант, погиб в бою 27 мая 1945 года. Захоронен: Германия, город Геттин.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Болотов Григорий Николаевич, 1922 года рождения, уроженец Солнцевского района, лейтенант,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Булгаков Иван Егорович, 1900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Бурцев Василий Стефанович, 1905 года рождения, уроженец Солнцевского района, рядовой, пропал без вести 10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Бутов Тихон Иванович, 1916 года рождения, уроженец Солнцевского района, рядовой, погиб в бою 9 мая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Веденеев Георгий Савельевич, 1919 года рождения, уроженец Солнцевского района, капитан, умер от ран 1 января 1944 года. Захоронен: Тверская область,  город Вышний Волочек.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Веденеев Иван Васильевич, 1895 года рождения, уроженец Солнцевского района, рядовой,  погиб в бою в 1945 году. Захоронен в Закарпатской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Виленский Лев Тивелевич, уроженец Солнцевского района, капитан,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Волобуев Григорий Пахомович, 1902 года рождения, уроженец Солнцевского района, рядовой, пропал без вести 30 сентября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Воробьев Алексей Матвеевич, 1910 года рождения, уроженец Солнцевского района, рядовой, пропал без вести в апреле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Воробьев Иван Семенович, 1919 года рождения, уроженец Солнцевского района, лейтенант, умер от ран 30 ноября 1942 года. Захоронен: Краснодарский край, город Сочи.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Вялых Алексей Иванович, 1917 года рождения, уроженец Солнцевского района,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Гамов Александр Дмитриевич, 1902 года рождения, уроженец Солнцевского района, рядовой, погиб в бою 8 мая 1943 года. Захоронен: Смоленская область, Сафоновский район, деревня Клеймятино.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Геков Владимир Егорович, 1916 года рождения, уроженец Солнцевского района, сержант, погиб в бою 15 марта 1943 года. Захоронен: Новгородская область, Старорусский район, деревня Городская.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Герасимов Григорий Яковлевич, 1905 года рождения, уроженец Солнцевского района, рядовой, погиб в бою 6 декабря 1943 года. Захоронен: Житомирская область, Коростенский район, село Холостное.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Герасимов Михаил Афанасьевич, 1919 года рождения, уроженец Солнцевского района, рядовой,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Глазунов Дмитрий ,уроженец Солнцевского района, рядовой,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Гнеев Михаил Андреевич, 1915 года рождения, уроженец Солнцевского района, сержант, погиб в бою 6 сентября 1943 года. Захоронен: Сумская область, Ульяновский район, деревня Городище.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Говоров Петр Иванович, 1902 года рождения, уроженец Солнцевского района, старшина, погиб в бою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Голосов Филипп Афанасьевич, 1906 года рождения, уроженец Солнцевского района, рядовой, умер от ран 11 июня 1943 года. Захоронен: Липецкая область, город Елец.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Голотанов Иван Васильевич, 1901 года рождения, уроженец Солнцевского района, рядовой, умер от ран 12 июля 1942 года. Захоронен: Новгородская область, деревня Бор.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Голубев Федор Никифорович, 1893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Горбунов Петр Иванович, уроженец Солнцевского района, военный фельдшер,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Горбунов Сергей Елисеевич, 1921 года рождения, уроженец Солнцевского района, ефрейтор, погиб в бою 28 марта 1945 года. Захоронен: Польша, поселок Пусковицы.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Гордеев Иван Петрович, 1919 года рождения, уроженец Солнцевского района, лейтенант, погиб в бою 18 января 1942 года. Захоронен: Калужская область, Ульяновский район, деревня Госьково.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Горькавый  Василий Андреевич, уроженец Солнцевского района, рядовой, пропал без вести в апреле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Готилов Иван Михайлович, 1906 года рождения, уроженец Солнцевского района, рядовой,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Гребнев Михаил Миронович, 1906 года рождения, уроженец Солнцевского района, рядовой, погиб в бою 8 января 1942 года. Захоронен в селе Красново.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Грибакин Андрей Ильич, 1903 года рождения, уроженец Солнцевского района, рядовой, пропал без вести в сентябре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Грибанов Николай Иванович, 1921 года рождения, уроженец Солнцевского района,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Грибов Григорий Зиновьевич, 1900 года рождения уроженец Солнцевского района, рядовой, пропал без вести 9 января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Грибов Дмитрий Корнеевич, 1902 года рождения, уроженец Солнцевского района, рядовой, погиб в бою 31 декабря 1941 года. Захоронен: Тульская область, Белевский район, село Астафьево.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Григорьев Иван Иванович, уроженец Солнцевского района, младший сержант, погиб в бою 25 апреля 1942 года. Захоронен: Курская область, 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Григорьев Дмитрий Акимович, 1910 года рождения, уроженец Солнцевского района, лейтенант, пропал без вести в мае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Григорьев Никита Акимович, 1900 года рождения, уроженец Солнцевского района, рядовой, пропал без вести в мае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Гридасов Василий Иванович, 1918 года рождения, уроженец Солнцевского района, рядовой, умер от ран 28 февраля 1943 года. Захоронен: Ростовская область, Курганский район, село Соколовка.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Гридасов Дмитрий Андреевич, 1909 года рождения, уроженец Солнцевского района, младший лейтенант, пропал без вести в марте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Гридасов Иван Васильевич, 1898 года рождения, уроженец Солнцевского района, рядовой, погиб в бою 21 июля 1944 года. Захоронен: Украина, Львовская область, Рава-Русский район, село Беланы.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Гридасов Николай Петрович, 1910 года рождения, уроженец Солнцевского района, ефрейтор, погиб в бою в 1943 году. Захоронен: Орловская область, деревня Красный Хутор.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Гридин Иван Константинович, 1922 года рождения, уроженец Солнцевского района, рядовой, пропал без вести 3 июля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Гринев Виталий Алексеевич, 1922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Гринев Николай Егорович, 1918 года рождения, уроженец Солнцевского района, политрук, погиб в бою 13 июля 1942 года. Захоронен: Воронежская область, деревня Большие Верейки.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Гриценко Петр Давыдович, 1914 года рождения, уроженец Солнцевского района, рядовой, погиб в бою 29 марта 1942 года. Захоронен: Курская область, Солнцевский район, село Выползово.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Гриценко Федор, 1908 года рождения, уроженец Солнцевского района, рядовой, умер от ран 16 марта 1942 года. Захоронен: Харьковская область, деревня 1-я Советская.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Губарев Николай Гаврилович, 1902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Губарев Семен Павлович, 1913 года рождения, уроженец Солнцевского района, старший сержант, погиб в бою 4 сентября 1943 года. Захоронен: Сумская область, Путивльский район, село Пересыпки.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Гутарев Иван Никифорович, 1920 года рождения, уроженец Солнцевского района, старший сержант, погиб в бою 7 мая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Гутаров Степан Сергеевич, 1914 года рождения, уроженец Солнцевского района, младший лейтенант, пропал без вести 22 июня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Дагаев Гаврил Семенович, уроженец Солнцевского района, рядовой, погиб в бою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Дагаев Игнат Семенович, уроженец Солнцевского района, рядовой,  погиб в бою 7 ноября 1941 года. Захоронен: Московская область, Новопетровский район, деревня Горки.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Дагаев Михаил Гаврилович, уроженец Солнцевского района, рядовой, погиб в бою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Даньшин Степан Павлович, 1914 года рождения, уроженец Солнцевского района, старший сержант, погиб в бою 29 ноября 1944 года. Захоронен: Венгрия, село Тардаш.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Девятьяров Григорий Васильевич, 1900 года рождения, уроженец Солнцевского района, рядовой, умер от ран 8 марта 1942 года. Захоронен: Смоленская область, город Вязьмы.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Деев Тимофей Федорович, 1913 года рождения, уроженец Солнцевского района, рядовой, погиб в бою 6 августа 1941 года. Захоронен: Республика Беларусь, город Гомель.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Демченко Николай, уроженец Солнцевского района, старший лейтенант,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Денисов Иван Константинович, 1918 года рождения, уроженец Солнцевского района, рядовой, пропал без вести в декабре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Денисов Лукьян Алексеевич, 1915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Дерябин Алексей Тихонович, 1905 года рождения уроженец Солнцевского района, рядовой, пропал без вести 28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Дерябин Николай Антонович, уроженец Солнцевского района, лейтенант, погиб в бою 19 сентября 1943 года. Захоронен: Полтавская область, поселок Чутово.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Дешевых Степан Семенович, 1912 года рождения, уроженец Солнцевского района, рядовой, пропал без вести 23 октября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Дмитриев Дмитрий Александрович, 1919 года рождения, уроженец Солнцевского района, сержант, пропал без вести 28 июля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Добровский Дмитрий Данилович, 1914 года рождения, уроженец Солнцевского района, сержант,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Добров Дмитрий Никифорович, уроженец Солнцевского района, старший лейтенант, погиб в бою 18 сентября 1943 года. Захоронен: Харьковская область, Красноградский район, село Первомайское.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Добров Павел Иванович, 1915 года рождения, уроженец Солнцевского района, старший лейтенант, умер от ран 30 августа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Добромиров Антон Петрович, 1913 года рождения, уроженец Солнцевского района, рядовой, пропал без вести в1945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Добрынин Егор Григорьевич, 1913 года рождения, уроженец Солнцевского района, рядовой, погиб в плену 15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Добрынин Алексей Павлович, 1923 года рождения, уроженец Солнцевского района, рядовой, погиб в бою 22 июля 1943 года. Захоронен: Орловская область, Орловский район, деревня Лукино.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Добрынин Илья Никифорович, 1918 года рождения, уроженец Солнцевского района, младший сержант, погиб в бою 3 сентября 1943 года. Захоронен: Сумская область, деревня Воробьевка.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Долгачев Федор Феоктистович, 1907 года рождения, уроженец Солнцевского района, лейтенант, погиб в бою в июне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Долженков Иван Григорьевич, 1910 года рождения, уроженец Солнцевского района, рядовой, погиб в бою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Домышев Михаил Иванович, 1918 года рождения, уроженец Солнцевского района, старший сержант, пропал без вести 24 февраля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Алексей Егорович, 1919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Афанасий Иванович, 1908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Василий Иванович, 1925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Василий Николаевич, 1889 года рождения,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Владимир Иванович,  уроженец Солнцевского района, рядовой, погиб в бою 22 ноября 1942 года. Захоронен: Волгоградская область, хутор Евлапиевский.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Егор Федорович, 1908 года рождения, уроженец Солнцевского района, рядовой, погиб в бою 24 января 1945 года. Захоронен: Латвия, Салдусский район, деревня Дадзе.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Иван Петрович, 1907 года рождения, уроженец Солнцевского района, рядовой, умер от ран 28 октября 1942 года. Захоронен: Тверская область, город Торжок.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Николай Алексеевич, 1924 года рождения, уроженец Солнцевского района, рядовой, пропал без вести 31 января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Николай Алексеевич, 1909 года рождения, уроженец Солнцевского района, рядовой, погиб в бою в 1941 году. Захоронен: Ростовская область, село Кошинка.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Павел Васильевич, 1909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Петр Васильевич, 1908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Доренский Степан Петрович, 1909 года рождения, уроженец Солнцевского района, рядовой. погиб в бою 28 июля 1944 года. Захоронен: Эстония, село Радикуня.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Дородных Василий Елисеевич, уроженец Солнцевского района, рядовой, погиб в бою 27 августа 1943 года. Захоронен: Курская область, Хомутовский район, село Веть.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Дорохов Александр Васильевич, 1912 года рождения, уроженец Солнцевского района, рядовой, погиб в бою в октябре 1943 года. Захоронен в Смоленской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Дорохов Алексей Федорович, 1916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Дорохов Василий Елисеевич, 1920 года рождения, уроженец Солнцевского района, рядовой, погиб в бою 26 августа 1943 года. Захоронен: Курская область, Хомутовский район, село Веть.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Дорохов Василий Иванович, 1924 года рождения, уроженец Солнцевского района, рядовой, погиб в бою в ноябре 1943 года. Захоронен: Витебская область, Суражский район, деревня Дворище.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Дорохов Иосиф Васильевич, 1900 года рождения. уроженец Солнцевского района, рядовой, умер от ран 15 ноября 1943 года. Захоронен: Киевская область, Переяславский район, село Ярковцы.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Дорохов Константин Павлович,  1911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Дорохов Петр Федорович, 1906 года рождения, уроженец Солнцевского района, рядовой, погиб в бою 7 октября 1943 года. Захоронен: Витебская область, Леозневский район, деревня Пнево.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Дорохов Степан Васильевич, 1914 года рождения, уроженец Солнцевского района, рядовой, погиб в бою  7 июня 1942 года. Захоронен на станции Кагалинская.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Дорохов Федор Васильевич, 1896 года рождения, уроженец Солнцевского района, рядовой, погиб в бою 22 декабря 1943 года. Захоронен: Полесская область, Домановичевский район, деревня Меховщина.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Алексей Васильевич, 1918 года рождения, уроженец Солнцевского района, рядовой, пропал без вести в августе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Андрей Григорьевич, 1921 года рождения, уроженец Солнцевского района, ефрейтор, погиб  в бою 6 декабря 1943 года. Захоронен в Житомирской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Дубинин Василий Иванович, 1924 года рождения, уроженец Солнцевского района, погиб в бою 20 февраля 1944 года. Захоронен: Гомельская область, Озаричский район, деревня Мормовичи.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Иван Григорьевич, 1902 года рождения, уроженец Солнцевского района,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Иван Егорович, 1926 года рождения, уроженец Солнцевского района, рядовой, погиб в бою 1 ноября 1944 года. Захоронен: Венгрия, село Жлобок.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Иван Никифорович, 1908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Игнат Владимирович, 1908 года рождения, уроженец Солнцевского района, лейтенант, погиб в бою 21 января 1945 года. Захоронен: Латвия, местечко Пампали.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Николай Андреевич, 1914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Петр Иванович, 1908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Дубинин Петр Семенович, 1914 года рождения, уроженец Солнцевского района, рядовой, погиб в бою в 1944 году. Захоронен в городе Варшаве.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Дударев Егор, уроженец Солнцевского района, рядовой, погиб в бою в 1943 году. Захоронен в городе Смоленске.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Дударев Иван Трофимович, 1908 года рождения, уроженец Солнцевского района, младший лейтенант, пропал без вести 25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Дударев Павел Кузьмич, 1903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Дударев Семен Евдокимович, 1913 года рождения, уроженец Солнцевского района, рядовой, погиб в бою 30 июля 1942 года. Захоронен: Воронежская область, деревня Борисовка.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Дударев Тихон Кузьмич, 1916 года рождения, уроженец Солнцевского района, старшина, погиб в бою 7 октября 1944 года. Захоронен: Польша, Краковское воеводство, село Линки.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Дульцев Алексей Петрович, 1925 года рождения, уроженец Солнцевского района, рядовой, пропал без вести в апреле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Дульцев Григорий Васильевич, 1906 года рождения, уроженец Солнцевского района, рядовой, пропал без вести 2 июля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Дунаев Михаил Федорович, 1908 года рождения, уроженец Солнцевского района, рядовой, погиб в бою 10 июля 1942 года. Захоронен: Смоленская область, деревня Руево.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Духанов Леонид Иванович, уроженец Солнцевского района, старший сержант, пропал без вести в марте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Дыдыкин Иван Егорович, 1908 года рождения, уроженец Солнцевского района, рядовой, пропал без вести 24 ноября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Дьяченко Василий Афанасьевич, 1906 года рождения, уроженец Солнцевского района, младший лейтенант, умер от ран 12 февраля 1942 года. Захоронен: Луганская область, город Старобельск.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Дьяченко Владимир Петрович, 1923 года рождения, уроженец Солнцевского района, сержант, погиб в бою в 1941 году. Захоронен в Смоленской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Евсеев Яков Нестерович, уроженец Солнцевского района, рядовой, погиб в бою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Емельянов Евгений Иванович, 1924 года рождения, уроженец Солнцевского района, рядовой, умер от ран. Захоронен: Пермская область, поселок Калинов.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Емельянов Михаил Иванович, 1926 года рождения, уроженец Солнцевского района, рядовой, погиб в бою в сентябре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Енотин Дмитрий Павлович, уроженец Солнцевского района, рядовой, умер от ран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Енютин Матвей Кириллович,1912 года рождения, уроженец Солнцевского района, рядовой, погиб в бою 23 августа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 Петр Иванович, 1913 года рождения, уроженец Солнцевского района, младший сержант, пропал без вести 1 августа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Ермолов Ефим Евстафьевич, 1906 года рождения, уроженец Солнцевского района, рядовой, погиб в бою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Ершов Н.Н., 1919 года рождения, уроженец Солнцевского района, рядовой, погиб в бою 8 ноября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Еськов Иван Васильевич, 1914 года рождения, уроженец Солнцевского района, рядовой, пропал без вести в ноябре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Жигалин Иван Арсентьевич, уроженец Солнцевского района, рядовой, умер от ран 13 июля 1943 года. Захоронен: Курская область, 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Жилин Григорий Ермолаевич, уроженец Солнцевского района, рядовой, умер от ран 16 марта 1942 года. Захоронен: Харьковская область, деревня Избитское.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Жилин Игнат Савельевич, 1898 года рождения, уроженец Солнцевского района, рядовой, погиб в бою 29 апреля 1942 года. Захоронен: Новгородская область, Старорусский район, деревня Редцы.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Жилинов Михаил Лаврентьевич, 1902 года рождения, уроженец Солнцевского района, рядовой, погиб в бою 16 июня 1942 года. Захоронен: Липетская область, Хлевенский район, хутор Мокрое.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Жуков Василий Николаевич, 1912 года рождения, уроженец Солнцевского района, сержант, пропал без вести в апреле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Жуков Григорий Андреевич, 1917 года рождения, уроженец Солнцевского района, рядовой, пропал без вести в апреле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Забелин Гавриил Григорьевич, 1920 года рождения, уроженец Солнцевского района, лейтенант, погиб в бою 21 июня 1943 года. Захоронен: Курская область, Курский район, станция Отрешково.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Забелин Иван Григорьевич, 1916 года рождения, уроженец Солнцевского района, младший сержант, погиб в бою 22 июля 1942 года. Захоронен в городе Ростов на Дону.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Завгородний Василий Иванович, 1900 года рождения, уроженец Солнцевского района, рядовой, погиб в бою 27 декабря 1942 года. Захоронен: Тверская область, город Ржев.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Заводнов Никита Павлович, 1903 года рождения, уроженец Солнцевского района, старшина,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Заикин Василий Степанович, 1925 года рождения, уроженец Солнцевского района, младший сержант погиб в бою 10 июля 1944 года. Захоронен в городе Вильнюсе.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Заикин Ефим Иванович, 1905 года рождения, уроженец Солнцевского района, рядовой, пропал без вести в феврале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Зайцев Григорий Лаврентьевич, 1912 года рождения,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Зайцев Иван Сергеевич, 1920 года рождения, уроженец Солнцевского района, рядовой, погиб в бою 6 декабря 1943 года. Захоронен: Житомирская область, поселок Черняхов.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Зайцев Михаил Сергеевич, 1915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Зайцев Никита Егорович, 1909 года рождения, уроженец Солнцевского района, рядовой, пропал без вести в декабре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Василий Михайлович, 1925 года рождения, уроженец Солнцевского района, рядовой, пропал без вести в ноябре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Владимир Матвеевич, уроженец Солнцевского района, рядовой, погиб в бою 27 января 1942 года. Захоронен в Московской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Егор Максимович, 1906 года рождения, уроженец Солнцевского района, рядовой, пропал без вести в январе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И. Т., уроженец Солнцевского района, рядовой,  погиб в бою 23 марта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Иван Васильевич, 1921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Николай Матвеевич, 1922 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Павел Константинович, 1912 года рождения, уроженец Солнцевского района, рядовой, погиб в бою  2 декабря 1943 года. Захоронен: Полесская область, Василевический район, на разъезде Казарма.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Залогин Яков Иванович, 1913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Залочинов Анатолий Кириллович, 1919 года рождения, уроженец Солнцевского района, рядовой, погиб в бою 2 февраля 1943 года. Захоронен: Ростовская область, хутор Рятивое.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Занин Михаил Дмитриевич, 1912 года рождения, уроженец Солнцевского района, рядовой, пропал без вести в августе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Зарочинцев Алексей Акимович, 1921 года рождения, уроженец Солнцевского района, рядовой, погиб в бою 23 ноября 1944 года. Захоронен: Венгрия, Микольская  церковь.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Зарянов Петр Михайлович, 1911 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Александр Никифорович, 1910 года рождения, уроженец Солнцевского района, рядовой, погиб в плену 26 января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Александр Тимофеевич, 1910 года рождения, уроженец Солнцевского района, рядовой, пропал без вести в январе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Дмитрий Ильич, 1906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Иван Дмитриевич, 1914 года рождения,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Иван Николаевич, 1909 года рождения, уроженец Солнцевского района, рядовой, пропал без вести в июле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Иван Федорович, 1915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Павел Иванович, 1913 года рождения, уроженец Солнцевского района, рядовой, погиб в бою 20 ноября 1943 года. Захоронен: Житомирский район, Коростышевский район, село Студеница.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Петр Леонович, 1903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Затолокин Степан Гаврилович, 1904 года рождения, уроженец Солнцевского района, рядовой, пропал без вести в июле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Александр Алексеевич, 1915 года рождения, уроженец Солнцевского района, младший лейтенант, умер от ран 9 февраля 1944 года. Захоронен: Гомельская область, город Речица.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Александр Андреевич, уроженец Солнцевского района, старший сержант, погиб в бою 13 августа 1944 года. Захоронен: Житомирская область, город Малин.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Александр Игнатьевич, 1907 года рождения, уроженец Солнцевского района, рядовой, пропал без вести в марте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Александр Стефанович, 1905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Алексей Андреевич, 1906  года рождения, уроженец Солнцевского района, сержант,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Алексей Никитович, 1920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Алексей Стефанович, 1923 года рождения, уроженец Солнцевского района, рядовой, пропал без вести в мае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Андрей Петрович, 1918 года рождения, уроженец Солнцевского района, младший сержант, погиб в бою 1944 года. Захоронен: Латвия,  город Вилкавишкис.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Захаров Архип Иванович, 1902 года рождения, уроженец Солнцевского района, рядовой, пропал без вести в июле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Захаров Афанасий Иванович, 1919 года рождения, уроженец Солнцевского района, младший сержант, погиб в бою 6 сентября 1943 года. Захоронен: Сумская область, Ульяновский район, деревня Городище.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Василий Борисович, уроженец Солнцевского рай она, рядовой, умер от ран  в январе 1945 года. Захоронен в Венгрии.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Василий Васильевич, 1926 года рождения, уроженец Солнцевского района, рядовой, погиб в бою 31 мая 1944 года. Захоронен в городе Ровно.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Василий Гаврилович, 1915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Василий Иванович, 1924 года рождения, уроженец Солнцевского района, младший сержант, погиб в бою 4 февраля 1944 года. Захоронен: Витебская область, Сиротинский район, село Волково.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Василий Петрович, 1910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Гаврил Дмитриевич, 1915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Григорий Борисович, 1902 года рождения, уроженец Солнцевского района, рядовой, погиб в бою 2 февраля 1945 года. Захоронен: Польша, Катовицкое воеводство, село Чарков.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Данил Дмитриевич, 1916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Дмитрий Георгиевич, 1923 года рождения, уроженец Солнцевского района, рядовой, умер от ран 25 марта 1944 года. Захоронен: Эстония, Нарвский район, деревня Красненки.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Захаров Дмитрий Сергеевич, 1913 года рождения, уроженец Солнцевского района, рядовой, пропал без вести 4 марта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Егор Александрович, 1920 года рождения, уроженец Солнцевского района, рядовой, погиб в бою 25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Егор Иванович, 1913 года рождения, уроженец Солнцевского района, старший сержант, погиб в бою 16 января 1945 года. Захоронен: Германия, село Альт-Будуйенен.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Егор Иванович, 1913 года рождения, уроженец Солнцевского района, лейтенант, погиб в бою 25 июля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Егор Сергеевич, 1900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Александрович, уроженец Солнцевского района, рядовой, погиб в бою 30 октября 1943 года. Захоронен: Тверская область, деревня Лагуны.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Алексеевич, 1904 года рождения,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Васильевич, 1916 года рождения, уроженец Солнцевского района, рядовой, погиб в бою 4 октября 1944 года. Захоронен: Польша, Варшавское воеводство, деревня Погожелец.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Дмитриевич, 1902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Егорович, 1919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Кузьмич, 1918 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Матвеевич, 1905 года рождения, уроженец Солнцевского района, старший сержант, пропал без вести в марте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Степанович, 1912 года рождения, уроженец Солнцевского района, рядовой, пропал без вести в феврале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Федорович, 1916 года рождения, уроженец Солнцевского района, рядовой, пропал без вести в марте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Иван Федорович, 1910 года рождения, уроженец Солнцевского района, рядовой, пропал без вести в декабре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Илья Алексеевич, 1913 года рождения, уроженец Солнцевского района, рядовой, пропал без вести в апреле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Илья Дмитриевич, 1918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Илья Николаевич, 1900 года рождения, уроженец Солнцевского района, рядовой,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Михаил Иванович, 1914 года рождения, уроженец Солнцевского района, сержант,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Михаил Михайлович, 1920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Михаил Федорович, 1917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Никита Андреевич, 1912 года рождения, уроженец Солнцевского района, сержант,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Николай Алексеевич, 1910 года рождения, уроженец Солнцевского района, старший сержант, умер от ран 12 августа 1944 года. Захоронен: Польша, Люблинское воеводство, город Красница.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Николай Данилович, 1905 года рождения, уроженец Солнцевского района, рядовой, погиб в бою 2 февраля 1944 года. Захоронен: Республика Беларусь, Гомельская область, город Жлобин.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Николай Тихонович, 1914 года рождения, уроженец Солнцевского района, рядовой, погиб в бою 30 сентября 1943 года. Захоронен: Гомельская область, Витковский район,  деревня Тарасовка.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Петр Азарович, 1901 года рождения, уроженец Солнцевского района, сержант, пропал без вести в феврале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Петр Афанасьевич, 1894 года рождения, уроженец Солнцевского района, рядовой, погиб в бою 13 сентября 1944 года. Захоронен: Польша, Люблинское воеводство, деревня Дороко.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Петр Иванович, 1911 года рождения, уроженец Солнцевского района, рядовой, погиб в бою 5 марта 1942 года. Захоронен: Смоленская область, Темкинский район, село Кобелево.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Роман Константинович, 1906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Сергей Александрович, 1909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Сергей Васильевич, 1923 года рождения, уроженец Солнцевского района, сержант,  умер от ран 16 апреля 1945 года. Захоронен: Восточная Пруссия, деревня Ротенен.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Захаров Сергей Федорович, 1894 года рождения, уроженец Солнцевского района, рядовой, погиб в бою 21 июля 1943 года. Захоронен: Орловская область, Дмитровский район, поселок Самара.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Трофим Азарович, 1900 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Федор Кузьмич, 1913 года рождения, уроженец Солнцевского района, рядовой, пропал без вести в январе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Захаров Федор Стефанович, 1914 года рождения, уроженец Солнцевского района, рядовой, пропал без вести в мае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Зверев Василий Васильевич, 1912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Зверев Егор Васильевич, 1911 года рождения, уроженец Солнцевского района, рядовой, погиб в бою 15 июля 1944 года. Захоронен: Украина, Волынская область, Локачинский район.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Зверев Степан Петрович, 1899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Егор Васильевич, 1909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Иван Варфоломеевич, 1903 года рождения, уроженец Солнцевского района, сержант,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Иван Викентьевич, 1916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Семен Варфоломеевич, 1906 года рождения, уроженец Солнцевского района, сержант,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Иван Иванович, 1887 года рождения, уроженец Солнцевского района, старший сержант, погиб в бою в ноябре 1941 года. Захоронен в городе Москве.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Зеленин Федор Варфоломеевич, 1908 года рождения, уроженец Солнцевского района, сержант,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Александр Григорьевич, 1903 года рождения, уроженец Солнцевского района, рядовой, пропал без вести в январе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Андрей Николаевич, 1914 года рождения, уроженец Солнцевского района, рядовой,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Василий Петрович, 1916 года рождения, уроженец Солнцевского района, рядовой, умер в плену 29 марта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Дмитрий Алексеевич, 1921 года рождения, уроженец Солнцевского района, лейтенант, погиб в бою 7 сентября 1941 года. Захоронен в селе Боромина Балка.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Дмитрий Дмитриевич, 1919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Егор Васильевич, 1924 года рождения, уроженец Солнцевского района, сержант, погиб в бою в 1943 году. Захоронен в городе Сумы.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Земзюлин Иван Степанович, 1916 года рождения, уроженец Солнцевского района, рядовой, пропал без вести в феврале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Иван Тимофеевич, 1914 года рождения, уроженец Солнцевского района,  сержант,  погиб в бою 2 декабря 1941 года. Захоронен в Московской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Матвей Акимович, 1918 года рождения, уроженец Солнцевского района, рядовой, пропал без вести в феврале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Михаил Тимофеевич, 1920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Николай Леонидович, 1919 года рождения, уроженец Солнцевского района, рядовой, погиб в бою в 1944 году. Захоронен в Польше.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Земзюлин Петр Никитович, 1910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Зинов Александр Андреевич, 1922 года рождения, уроженец Солнцевского района, рядовой, погиб в бою 8 мая 1943 года. Захоронен: Сумская область, Краснопольский район, деревня Малая Дмитриевка.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Зинов Николай Михайлович, 1923 года рождения, уроженец Солнцевского района, рядовой, пропал без вести в ноябре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Зиновьев Сергей Иванович, 1918 года рождения, уроженец Солнцевского района, политрук,  погиб в бою 5 сентября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Зиновьев Сергей Павлович,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Злобин Анатолий Алексеевич, 1918 года рождения, уроженец Солнцевского района, лейтенант, пропал без вести 29 августа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Золотарев Яков Иванович, 1904 года рождения, уроженец Солнцевского района, рядовой, умер от ран 14 августа 1943 года. Захоронен: Украина, Сумская область,  Верхняя Люджа.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Золочинов Анатолий Кирьянович, 1922 года рождения, уроженец Солнцевского района, рядовой, погиб в бою 20 февраля 1943 года. Захоронен: Ростовская область, деревня Ряженое.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Зорин Константин Андреевич, 1922 года рождения, уроженец Солнцевского района, рядовой, погиб в бою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Зорин Павел Иванович, 1911 года рождения, уроженец Солнцевского района, рядовой, погиб в бою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Затолокин Иван Николаевич, 1912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Александр Иванович, 1924  года рождения, уроженец Солнцевского района, рядовой, пропал без вести в июне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Антон Матвеевич, 1902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Зубков Григорий Иванович, 1916 года рождения, уроженец Солнцевского района, младший сержант, погиб в бою 10 ноября 1944 года. Захоронен: Чехословакия,  Медзеловская волость.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Никита Федорович, 1912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Николай Федорович, 1915 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Петр Николаевич, 1924 года рождения, уроженец Солнцевского района, рядовой, пропал без вести в феврале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Сергей Иванович, 1909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Зубков Яков Тимофеевич, уроженец Солнцевского района, рядовой, умер от ран 22 октября 1941 года. Захоронен: Волгоградская область, Дубовский район,  хутор Челюскин.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Зубченков Иван Ильич, 1910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Зюков Гаврил Иванович, 1913 года рождения, уроженец Солнцевского района, рядовой, пропал без вести в январе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Зюков Николай Никифорович, 1904 года рождения, уроженец Солнцевского района, рядовой, пропал без вести в январе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Игнатов Василий Михайлович, 1905 года рождения, уроженец Солнцевского района, рядовой, погиб в бою 20 мая 1943 года. Захоронен: Курская область,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Ищенко Дмитрий Андреевич, 1914 года рождения, уроженец Солнцевского района, старшина, умер от ран 28 мая 1945 года. Захоронен в Калиниградской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Казначеев Семен Васильевич, 1917 года рождения, уроженец Солнцевского района, рядовой, погиб в бою 18 августа 1942 года. Захоронен: Волгоградская область, деревня Ерзовка.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Калинов Степан Тихонович, 1917 года рождения, уроженец Солнцевского района, рядовой, пропал без вести 2 октября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Калиткин Евдоким Дмитриевич, 1912 года рождения, уроженец Солнцевского района, рядовой, пропал без вести 3 июля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Каменев Василий Михайлович,уроженец Солнцевского района, капитан,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Камин Алексей Николаевич, 1906 года рождения, уроженец Солнцевского района, рядовой, погиб в бою 13 сентября 1943 года. Захоронен: Сумская область, Смеловский район, хутор Пузырь.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Каратаев Петр Петрович, 1911 года рождения, уроженец Солнцевского района, рядовой, пропал без вести в августе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Картамышев Василий Тимофеевич, 1923 года рождения, уроженец Солнцевского района, рядовой, умер от ран 2 января 1942 года. Захоронен: Белгородская область,  Старооскольский район.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Картонников Василий Дмитриевич, 1913  года рождения, уроженец Солнцевского района, рядовой, погиб в бою 26 марта 1943 года. Захоронен: Ленинградская область, Мгинский район, поселок Мга.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Кисленко Кирилл Семенович, 1904 года рождения, уроженец Солнцевского района, рядовой,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Клевцов Петр Иванович, уроженец Солнцевского района, рядовой, пропал без вести в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Клементьев Илья Иванович, 1914 года рождения, уроженец Солнцевского района, лейтенант, погиб в бою 15 сентября 1943 года. Захоронен: Смоленская область, Духовщинский район, деревня Титово.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Климов Андрей Егорович, 1913 года рождения, уроженец Солнцевского района, сержант,  погиб в бою 30 ноября 1941 года. Захоронен: Орловская область, село Новотроицкое.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Кобзев Иван Емельянович, 1915 года рождения, уроженец Солнцевского района, младший лейтенант, погиб в бою 12 января 1942 года. Захоронен: Смоленская область,  деревня Строганка.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Ковалев Андрей Арсентьевич, 1916 года рождения, уроженец Солнцевского района, рядовой, пропал без вести 1 октября 1943 года.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Соклаков Валентин Павлович, 1927 года рождения, уроженец поселка Солнцево, старшина, умер 22 мая 1987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Копыхин Николай Гаврилович, 1900 года рождения, уроженец Солнцевского района, рядовой, умер от ран 5 июля 1944 года. Захоронен: Республика Беларусь, Гомельская область, Стрешневский район,  деревня Старина.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Коровин Юрий Данилович, 1922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Королев Николай Васильевич, 1918 года рождения, уроженец Солнцевского района, рядовой, погиб в бою 9 марта 1943 года. Захоронен: Краснодарский край,  станица Красноармейская.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Коростелев Иван Петрович, уроженец Солнцевского района, рядовой, пропал без вести 21 июля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Корочин Иван Васильевич, 1911 года рождения, уроженец Солнцевского района,  лейтенант, погиб в бою 4 августа 1942 года. Захоронен в Волгоградской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Косолапов Павел Петрович, 1901 года рождения, уроженец Солнцевского района, сержант, пропал без вести в мае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Косых Иван Иванович, 1921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Котов Иван Михайлович, 1921 года рождения, уроженец Солнцевского района, рядовой, пропал без вести в декабре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Кочегубов  Андрей Иванович, 1921 года рождения, уроженец Солнцевского района, рядовой,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Красников Алексей Николаевич, 1921 года рождения, уроженец Солнцевского района, рядовой, погиб в бою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Красников Анатолий Васильевич, уроженец Солнцевского района, рядовой, погиб в бою 6 февраля 1944 года. Захоронен: Украина, Черкасская область, Лысянский район, село Рыжановка.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Криволапов Алексей Романович,  1908 года рождения, уроженец Солнцевского района, техник-интендант, пропал без вести в августе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Криволапов Василий Федорович, 1916 года рождения, уроженец Солнцевского младший лейтенант, пропал без вести в октябре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Кривоноженко Анатолий Николаевич,  1919 года рождения, уроженец Солнцевского района, лейтенант, пропал без вести в январе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Кудсечкин Иван Павлович, уроженец Солнцевского района, рядовой, умер от ран 11 июля 1943 года. Захоронен: Курская область, 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Кучеренко Михаил Григорьевич, 1917 года рождения, уроженец Солнцевского района, рядовой, умер от ран 11 апреля 1945 года. Захоронен: Австрия, город Винер Нейштадт.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Лавров Петр Иванович, 1902 года рождения, уроженец Солнцевского района, рядовой, пропал без вести в июле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Лебедев Геннадий Сергеевич, 1899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Лобачев Егор Матвеевич, 1908 года рождения, уроженец Солнцевского района, младший сержант, погиб в бою 1 августа 1941 года. Захоронен: Ленинградская область, поселок № 6, Синявинские болота.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Лунин Петр Михайлович, 1912 года рождения, уроженец Солнцевского района, сержант, умер от ран 31 августа 1942 года. Захоронен в городе Москве.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Марусин Виктор Тимофеевич, 1916 года рождения, уроженец Солнцевского района, младший лейтенант, пропал без вести 27 октября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Маслов Иван Захарович, 1924 года рождения, уроженец Солнцевского района, сержант, погиб в бою 30 января 1945 года. Захоронен: Венгрия, село Эрги.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Матрюхин Дмитрий Егорович, 1912 года рождения, уроженец Солнцевского района, рядовой, пропал без вести в июле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Медведев Михаил Никитович, 1924 года рождения, уроженец Солнцевского района, рядовой, пропал без вести в апреле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Мезенцев Алесей Иванович, 1902 года рождения, уроженец Солнцевского района, рядовой, погиб в бою в 1941 году. Захоронен в городе Курске.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Мезенцев Иван Мореевич, 1900 года рождения, уроженец Солнцевского района, рядовой,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Мезенцев Иван Семенович, 1921 года рождения, уроженец Солнцевского района, рядовой, умер от ран 17 февраля 1942 года. Захоронен в городе Санкт-Петербурге.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Мезенцев Николай Ильич,  1923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Мельник Анатолий Афанасьевич, 1902 года рождения, уроженец Солнцевского района, рядовой, погиб в бою 7 января 1942 года. Захоронен: Курская область,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Меньшиков Николай Сергеевич, 1903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Мошкин Степан Михайлович, 1908 года рождения, уроженец Солнцевского района, рядовой, умер от ран 22 июня 1945 года. Захоронен: Саратовская область,  город Калининск.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Надеин Александр Алексеевич, уроженец Солнцевского района, младший лейтенант,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Надеин Алексей Алексеевич, 1920  года рождения, уроженец Солнцевского района, старший лейтенант, пропал без вести 11 января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Надеин Владимир Семенович, 1904 года рождения, уроженец Солнцевского района, рядовой, погиб в 1941 году. Захоронен в Литве.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Некрасов Василий Федорович, 1920 года рождения, уроженец Солнцевского района, рядовой, пропал без вести 16 августа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Неметин Иван Никитович, 1919 года рождения, уроженец Солнцевского района, рядовой, погиб в плену 23 января 1942 года. Захоронен в Оербке (Эрбке).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Никулин Павел Ильич, 1905 года рождения, уроженец Солнцевского района умер от ран 20 августа 1943 года. Захоронен: Московская область, город Серпухов.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Никулин Петр Ильич, 1912 года рождения, уроженец Солнцевского района, рядовой, погиб 17 января 1943года. Захоронен: Ленинградская область, Мгинский район, рабочий поселок – 2.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Новиков Николай Гаврилович, 1908 года рождения, уроженец Солнцевского района, рядовой, пропал без вести в декабре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Новосельцев Иван Артемович, 1920 года рождения, уроженец Солнцевского района, рядовой, пропал без вести в декабре 1943года.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Носов Михаил Петрович, 1923 года рождения, уроженец Солнцевского района, рядовой, пропал без вести в феврале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Органов Иван Ерофеевич, 1912 года рождения, уроженец Солнцевского района, сержант, погиб 7 января 1942 года. Захоронен в Курской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Орехов Алексей Алексеевич (Александрович), 1921 года рождения, уроженец Солнцевского района, рядовой, погиб 23 марта 1943 года. Захоронен: Брянская область, Севский район, село Новоямское.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Павлов Митрофан Игнатьевич, уроженец Солнцевского района, военный техник, пропал без вести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Павловский Василий Федорович, 1914 года рождения, уроженец Солнцевского района, рядовой пропал без вести в марте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Панин Петр Митрофанович, 1911 года рождения уроженец Солнцевского района, рядовой, пропал без вести 10 марта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Пателевич Владимир Александрович, 1920 года рождения, уроженец Солнцевского района, лейтенант, умер от ран 18 января 1942 года. Захоронен: Курская область, Солнцевский район, село Шумаково.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Пантелеев Василий Александрович, 1900 года рождения, уроженец Солнцевского района, рядовой, погиб 24 октября 1943 года. Захоронен: Гомельская область, город Ветка.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Патехинов Иван Леонтьевич, 1920 года рождения, уроженец Солнцевского района, рядовой, пропал без вести в августе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Печенин Алексей Лаврентьевич, 1905 года рождения, уроженец Солнцевского района, рядовой, пропал без вести в феврале 1945года.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Пикалов Михаил Игнатьевич (Евграфович), 1921 года рождения, младший лейтенант, погиб в бою 8 марта 1945 года. Захоронен в Венгрии.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Писарев Яков Павлович, 1923 года рождения, уроженец Солнцевского района, сержант, погиб 5 июня 1943 года. Захоронен: Гомельская область, деревня Каменка.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Плегунов Афанасий Егорович, 1897 года рождения, уроженец Солнцевского района, рядовой, пропал без вести в марте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Погожев Григорий Кузьмич, 1909 года рождения, уроженец Солнцевского района, рядовой, пропал без вести в декабре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Поздняков Егор Егорович, 1903 года рождения уроженец Солнцевского района, рядовой, умер от ран 6 декабря 1943 года. Захоронен: Житомирская область, село Федоровка.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Поляков Валентин Иванович, 1922 года рождения, уроженец Солнцевского района, лейтенант, погиб в бою 24 апреля 1945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Пшеничных Иван Васильевич, 1917 года рождения, уроженец Солнцевского района, лейтенант, умер от ран 21 марта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Розанков Федор Афанасьевич, 1917 года рождения уроженец Солнцевского района, рядовой, погиб в бою 22 декабря 1941 года. Захоронен: Ленинградская область, деревня Морозово.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Разумов Алексей Александрович, 1922 года рождения, уроженец Солнцевского района, младший лейтенант, погиб в бою 10 октября 1944 года. Захоронен: Украина, Тернопольская область, город Борщев.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Разумов Виктор Николаевич, 1922 года рождения, уроженец Солнцевского района, младший сержант, умер от ран 21 апреля 1944 года. Захоронен: Украина, Тернопольская область, Козловский район, село Семиковце.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Разумов Егор Иванович, 1900 года рождения,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Разумов Михаил Иванович, 1913 года рождения. уроженец Солнцевского района, младший лейтенант, пропал без вести в сентябре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Рыженко Максим Степанович, 1909 года рождения, уроженец Солнцевского района, рядовой, пропал без вести в ноябре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Рыжков Максим Алексеевич, 1917 года рождения, уроженец Солнцевского района, рядовой, пропал без вести 30 июня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Рыжков Михаил Александрович, 1925 года рождения, уроженец Солнцевского района, рядовой, пропал без вести 24 ноября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Рыжков Николай Дмитриевич, 1913 года рождения, уроженец Солнцевского района, старший лейтенант, пропал без вести в сентябре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Савин Емельян Матвеевич, уроженец Солнцевского района, старший лейтенант,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Савченко Иван Филиппович, 1917 года рождения уроженец Солнцевского района, рядовой, пропал без вести в октябре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Сазонов Федор Иванович, 1904 года рождения, уроженец Солнцевского района, рядовой, погиб в бою 3 апреля 1942 года. Захоронен: Курская область, Солнцевский район, хутор Стародубцево.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Сараев Иван Сергеевич, 1923 года рождения, уроженец Солнцевского района, рядовой, пропал без вести 6 сентября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Светлевский Федор Захарович,  1908 года рождения, уроженец Солнцевского района, сержант, пропал без вести 15 июля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Свиридов Алексей Дмитриевич, 1911 года рождения, уроженец Солнцевского района, сержант, погиб в бою 5 июля 1943 года. Захоронен: Орловская область, Малоархангельский район, село Протасово.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Седых Дмитрий Степанович, уроженец Солнцевского района, военный фельдшер,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Селютин Егор, 1909 года рождения, уроженец Солнцевского района, рядовой, погиб в плену 6 января 1944 года. Захоронен в Германии.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Семыкин Александр Иванович, 1911 года рождения уроженец Солнцевского района, рядовой, умер от ран 17 января 1945 года. Захоронен: Восточная Пруссия,  местечко Зодарген.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Семыкин Петр Гаврилович, 1907 года рождения, уроженец Солнцевского района, старшина,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Сергиенко Захар Иванович, 1910 года рождения, уроженец Солнцевского района, рядовой, пропал без вести 1 октября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Сечин Василий Егорович, 1896 года рождения уроженец Солнцевского района, рядовой, пропал без вести 16 февраля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Симотин Егор Тимофеевич, 1909 года рождения, уроженец Солнцевского района, рядовой, пропал без вести 25 мая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Синюгин Александр Федорович, 1918 года рождения, уроженец Солнцевского района, рядовой, погиб в бою в 1943 году. Захоронен в городе Волгограде.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Синюгин Григорий Иванович, 1902 года рождения, уроженец Солнцевского района, рядовой, погиб в бою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Синяков Василий Александрович, 1897 года рождения, уроженец Солнцевского района, рядовой, пропал без вести в феврале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Скулов Иван Васильевич, уроженец Солнцевского района, капитан,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Слащев Федор Павлович, уроженец Солнцевского района, погиб в бою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Слепых Василий Петрович, 1916 года рождения уроженец Солнцевского района, рядовой, погиб в бою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Сляднев Анатолий Дмитриевич, уроженец Солнцевского района, младший лейтенант, погиб в бою 22 января 1942 года. Захоронен: Курская область, поселок Солнцево.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Смотров Иван Николаевич, 1919 года рождения, уроженец Солнцевского района, рядовой, погиб в бою в 1943 году. Захоронен в Киевской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Соколов Георгий Дмитриевич, уроженец Солнцевского района, погиб в бою 18 августа 1942 года. Захоронен в Тверской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Соколов Максим Савельевич, 1918 года рождения, уроженец Солнцевского района, рядовой, пропал без вести в феврале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Соколов Николай Иванович, 1911 года рождения, уроженец Солнцевского района, рядовой, погиб в бою 11 декабря 1944 года. Захоронен: Чехословакия, село Уйлак.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Сологуб Иван Митрофанович, уроженец Солнцевского района, полковник,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Солодовников Василий Иванович, 1900 года рождения, уроженец Солнцевского района, рядовой, погиб в бою 10 сентября 1943 года. Захоронен: Харьковская область, Валковский район, село Перекоп.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Соркомбов Николай Иванович, 1897 года рождения, уроженец Солнцевского района, рядовой, умер от ран 13 ноября 1943 года. Захоронен: Украина, Киевская область, село Цыбли.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Сороколетов Василий Евсеевич, 1917 года рождения, уроженец Солнцевского района, лейтенант, погиб в бою 23 декабря 1941 года. Захоронен: Ленинградская область, Колпинский район.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Сороколетов Егор Яковлевич, 1900 года рождения, уроженец Солнцевского района, сержант, погиб в бою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Сороколетов Иван Андреевич, 1923 года рождения, уроженец Солнцевского района, рядовой, пропал без вести в ноябре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Сподырев Федор Михайлович, уроженец Солнцевского района, рядовой, погиб в бою 7 июля 1943 года. Захоронен в селе Крюково.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Степанов Егор Федорович, 1900 года рождения, уроженец Солнцевского района, рядовой, погиб в бою в 1945 году. Захоронен в Германии.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Степанов Леонид Васильевич, уроженец Солнцевского района, сержант, пропал без вести 30 мая 1944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Стрекалов Василий Филиппович, уроженец Солнцевского района, лейтенант, пропал без вести в 1944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Стрекалов Григорий Антонович, 1916 года рождения, уроженец Солнцевского района, рядовой, погиб в бою 12 сентября 1943 года. Захоронен: Сумская область, Смеловский район, хутор Солдатский.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Субботин Иван Иванович, 1900 года рождения, уроженец Солнцевского района, рядовой, погиб в бою 8 августа 1943 года. Захоронен: Смоленская область, Дорогобужский район, деревня Волчек.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Субботина Клавдия Ивановна, 1921 года рождения, уроженец Солнцевского района, ефрейтор, погибла в бою 3 июля 1944 года. Захоронена: Тернопольская область,  село Новое Село.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Сутулин Степан Анисимович, 1897 года рождения, уроженец Солнцевского района, рядовой, погиб в бою 20 августа 1943 года. Захоронен: Курская область, Хомутовский район.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Сутулин Федор Петрович, 1910 года рождения, уроженец Солнцевского района, рядовой, пропал без вести в августе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Сушков Иван Филиппович, 1903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Ташкин Пантелей Иванович, 1904 года рождения, уроженец Солнцевского района, рядовой,  погиб в бою 10 марта 1942 года. Захоронен: Калужская область, Барятинский район, деревня Быково.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Телегин Иван Кириллович, 1920 года рождения, уроженец Солнцевского района, младший лейтенант, умер от ран 5 апреля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Тельмачак Дмитрий Константинович, уроженец Солнцевского района, рядовой, погиб в бою 14 декабря 1943 года. Захоронен: Республика Беларусь, Гомельская область, Жлобинский район, деревня Мезица.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Толоконин Николай Федорович, 1920 года рождения, уроженец Солнцевского района, политрук, умер от ран 5 сентября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Тураев Иван Павлович, 1922 года рождения, уроженец Солнцевского района, рядовой, пропал без вести в декабре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Тюнин Дмитрий Семенович, 1913 года рождения, уроженец Солнцевского района, сержант, погиб в бою 30 августа 1942 года. Захоронен: Ленинградская область, Мгинский район, деревня Гонтовая Липка.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Удов Михаил Иванович, 1912 года рождения, уроженец Солнцевского района, лейтенант, пропал без вести 6 августа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Фатеев Иван Максимович ,1920 года рождения, уроженец Солнцевского района, лейтенант,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Фирсов Борис Петрович ,1910 года рождения, уроженец Солнцевского района, капитан, умер от ран 19 декабря 1944 года.  Захоронен в Литве.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Хлопов Иван Антонович, 1911 года рождения, уроженец Солнцевского района, младший лейтенант, пропал без вести в 1941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Хлопов Николай Владимирович, 1923 года рождения, уроженец Солнцевского района, рядовой, погиб в бою 22 февраля 1942 года. Захоронен: Тверская область, Ржевский район, деревня Гусево.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Хохлов Михаил Ефимович, 1913 года рождения, уроженец Солнцевского района, сержант, умер от ран 28 июля 1944 года. Захоронен: Польша, Белостокское воеводство, деревня Качалы.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Чаплыгин Алексей Васильевич, 1916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Чаплыгин Илья Иванович, 1915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Чаплыгин Михаил Алексеевич, 1916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Чаплыгин Петр Иванович, 1917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Чекмарев Василий Петрович, 1916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Чекулаев Максим Афанасьевич, 1916  года рождения, уроженец Солнцевского района, рядовой, пропал без вести в 16 ноября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Червяков Василий Матвеевич, 1920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Червяков Иван Леонтьевич, 1913 года рождения,    уроженец Солнцевского района, рядовой, пропал без вести</w:t>
      </w:r>
    </w:p>
    <w:p>
      <w:pPr>
        <w:pStyle w:val="Normal"/>
        <w:ind w:left="360" w:hanging="0"/>
        <w:rPr>
          <w:sz w:val="28"/>
          <w:szCs w:val="28"/>
        </w:rPr>
      </w:pPr>
      <w:r>
        <w:rPr>
          <w:sz w:val="28"/>
          <w:szCs w:val="28"/>
        </w:rPr>
        <w:t>8 июля 1942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Червяков Михаил Матвеевич,1908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Червяков Николай Егорович, 1925 года рождения, уроженец Солнцевского района, рядовой, пропал без вести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Червяков Федор Кириллович, 1909 года рождения, уроженец Солнцевского района, рядовой, пропал без вести в 1942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Череватов Александр Михайлович, 1915 года рождения, уроженец Солнцевского района, рядовой, пропал без вести в октябре 1941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Черкашин Афанасий Степанович, 1918  года рождения, уроженец Солнцевского района, рядовой, умер от ран в 1943 году.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Чернышев Федор Дмитриевич, 1912 года рождения, уроженец Солнцевского района, рядовой, погиб в бою 12 сентября 1942 года. Захоронен в Ростовской области.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Чуйков Андрей Васильевич, 1916 года рождения, уроженец Солнцевского района, рядовой, пропал без вести в апреле 1943 года.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Чулков Иван Петрович, 1923 года рождения, уроженец Солнцевского района, сержант, умер от ран 24 февраля 1943 года. Захоронен: Курская область, Золотухинский район, село Коронино.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Шеховцов Иван Ильич, 1925 года рождения, уроженец Солнцевского района, рядовой, погиб в бою 12 ноября 1943 года. Захоронен: Псковская область, Пустошкинский район, село Блиново.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Шинкаренко Даниил Михайлович, 1907 года рождения, уроженец Солнцевского района, рядовой, погиб в бою 30 апреля 1945 года. Захоронен: Чехословакия, местечко Вегитадль.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Шитулин Василий Тимофеевич, 1906 года рождения, уроженец Солнцевского района, старшина, погиб в бою 12 апреля 1945 года. Захоронен: Чехословакия, село Ланжгот.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Шубин Иван Григорьевич, 1915 года рождения, уроженец Солнцевского района, старший сержант, погиб в бою в июне 1944 года. Захоронен: Республика Беларусь, Витебская область, деревня Масдры. 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Шумаков Афанасий Яковлевич, 1895 года рождения, уроженец Солнцевского района, рядовой, пропал без вести 28 июня 1942 года.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ind w:left="3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footerReference w:type="default" r:id="rId2"/>
      <w:type w:val="nextPage"/>
      <w:pgSz w:w="11906" w:h="16838"/>
      <w:pgMar w:left="1701" w:right="850" w:header="0" w:top="1134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26</w:t>
    </w:r>
    <w:r>
      <w:rPr/>
      <w:fldChar w:fldCharType="end"/>
    </w:r>
  </w:p>
  <w:p>
    <w:pPr>
      <w:pStyle w:val="Style2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50e3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34123d"/>
    <w:rPr>
      <w:rFonts w:ascii="Tahoma" w:hAnsi="Tahoma" w:cs="Tahoma"/>
      <w:sz w:val="16"/>
      <w:szCs w:val="16"/>
      <w:lang w:eastAsia="ru-RU"/>
    </w:rPr>
  </w:style>
  <w:style w:type="character" w:styleId="HeaderChar" w:customStyle="1">
    <w:name w:val="Header Char"/>
    <w:basedOn w:val="DefaultParagraphFont"/>
    <w:link w:val="Header"/>
    <w:uiPriority w:val="99"/>
    <w:qFormat/>
    <w:locked/>
    <w:rsid w:val="0034123d"/>
    <w:rPr>
      <w:rFonts w:ascii="Times New Roman" w:hAnsi="Times New Roman" w:cs="Times New Roman"/>
      <w:sz w:val="24"/>
      <w:szCs w:val="24"/>
      <w:lang w:eastAsia="ru-RU"/>
    </w:rPr>
  </w:style>
  <w:style w:type="character" w:styleId="FooterChar" w:customStyle="1">
    <w:name w:val="Footer Char"/>
    <w:basedOn w:val="DefaultParagraphFont"/>
    <w:link w:val="Footer"/>
    <w:uiPriority w:val="99"/>
    <w:qFormat/>
    <w:locked/>
    <w:rsid w:val="0034123d"/>
    <w:rPr>
      <w:rFonts w:ascii="Times New Roman" w:hAnsi="Times New Roman" w:cs="Times New Roman"/>
      <w:sz w:val="24"/>
      <w:szCs w:val="24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650e3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34123d"/>
    <w:pPr/>
    <w:rPr>
      <w:rFonts w:ascii="Tahoma" w:hAnsi="Tahoma" w:cs="Tahoma"/>
      <w:sz w:val="16"/>
      <w:szCs w:val="16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Header"/>
    <w:basedOn w:val="Normal"/>
    <w:link w:val="HeaderChar"/>
    <w:uiPriority w:val="99"/>
    <w:rsid w:val="0034123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Footer"/>
    <w:basedOn w:val="Normal"/>
    <w:link w:val="FooterChar"/>
    <w:uiPriority w:val="99"/>
    <w:rsid w:val="0034123d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1527</TotalTime>
  <Application>LibreOffice/7.0.3.1$Windows_X86_64 LibreOffice_project/d7547858d014d4cf69878db179d326fc3483e082</Application>
  <Pages>26</Pages>
  <Words>8620</Words>
  <Characters>53276</Characters>
  <CharactersWithSpaces>61207</CharactersWithSpaces>
  <Paragraphs>441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2020-05-19T06:05:00Z</dcterms:created>
  <dc:creator>МКУК ШЦСБ</dc:creator>
  <dc:description/>
  <dc:language>ru-RU</dc:language>
  <cp:lastModifiedBy/>
  <cp:lastPrinted>2020-06-01T07:48:00Z</cp:lastPrinted>
  <dcterms:modified xsi:type="dcterms:W3CDTF">2022-06-15T14:57:54Z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